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60/2600038578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Filterband Aerosolmonitor EH - Sanierung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Filterband Aerosolmonitor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